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ECB" w:rsidRDefault="00664ECB" w:rsidP="00664E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CRASE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64ECB" w:rsidRDefault="00664ECB" w:rsidP="00664E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Frome Selwood, Somerset. Gentleman.</w:t>
      </w:r>
    </w:p>
    <w:p w:rsidR="00664ECB" w:rsidRDefault="00664ECB" w:rsidP="00664ECB">
      <w:pPr>
        <w:rPr>
          <w:rFonts w:ascii="Times New Roman" w:hAnsi="Times New Roman" w:cs="Times New Roman"/>
        </w:rPr>
      </w:pPr>
    </w:p>
    <w:p w:rsidR="00664ECB" w:rsidRDefault="00664ECB" w:rsidP="00664ECB">
      <w:pPr>
        <w:rPr>
          <w:rFonts w:ascii="Times New Roman" w:hAnsi="Times New Roman" w:cs="Times New Roman"/>
        </w:rPr>
      </w:pPr>
    </w:p>
    <w:p w:rsidR="00664ECB" w:rsidRDefault="00664ECB" w:rsidP="00664E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Clive, Abbot of Cirencester(q.v.), brought a plaint of trespass and</w:t>
      </w:r>
    </w:p>
    <w:p w:rsidR="00664ECB" w:rsidRDefault="00664ECB" w:rsidP="00664E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taking against him.</w:t>
      </w:r>
    </w:p>
    <w:p w:rsidR="00664ECB" w:rsidRDefault="00664ECB" w:rsidP="00664E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664ECB" w:rsidRDefault="00664ECB" w:rsidP="00664ECB">
      <w:pPr>
        <w:rPr>
          <w:rFonts w:ascii="Times New Roman" w:hAnsi="Times New Roman" w:cs="Times New Roman"/>
        </w:rPr>
      </w:pPr>
    </w:p>
    <w:p w:rsidR="00664ECB" w:rsidRDefault="00664ECB" w:rsidP="00664ECB">
      <w:pPr>
        <w:rPr>
          <w:rFonts w:ascii="Times New Roman" w:hAnsi="Times New Roman" w:cs="Times New Roman"/>
        </w:rPr>
      </w:pPr>
    </w:p>
    <w:p w:rsidR="00664ECB" w:rsidRDefault="00664ECB" w:rsidP="00664E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:rsidR="006B2F86" w:rsidRPr="00E71FC3" w:rsidRDefault="00664E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ECB" w:rsidRDefault="00664ECB" w:rsidP="00E71FC3">
      <w:r>
        <w:separator/>
      </w:r>
    </w:p>
  </w:endnote>
  <w:endnote w:type="continuationSeparator" w:id="0">
    <w:p w:rsidR="00664ECB" w:rsidRDefault="00664E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ECB" w:rsidRDefault="00664ECB" w:rsidP="00E71FC3">
      <w:r>
        <w:separator/>
      </w:r>
    </w:p>
  </w:footnote>
  <w:footnote w:type="continuationSeparator" w:id="0">
    <w:p w:rsidR="00664ECB" w:rsidRDefault="00664E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CB"/>
    <w:rsid w:val="001A7C09"/>
    <w:rsid w:val="00577BD5"/>
    <w:rsid w:val="00656CBA"/>
    <w:rsid w:val="00664ECB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F85CDC-28B5-4F9B-91AF-A65ED67A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4E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2017-06-28T16:04:00Z</dcterms:created>
  <dcterms:modified xsi:type="dcterms:W3CDTF">2017-06-28T16:04:00Z</dcterms:modified>
</cp:coreProperties>
</file>